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73597" w14:textId="77777777" w:rsidR="00212093" w:rsidRDefault="00212093" w:rsidP="00212093">
      <w:pPr>
        <w:pStyle w:val="NoSpacing"/>
        <w:jc w:val="right"/>
      </w:pPr>
      <w:r>
        <w:t>Name: __________________</w:t>
      </w:r>
    </w:p>
    <w:p w14:paraId="2CFFB9E6" w14:textId="77777777" w:rsidR="00212093" w:rsidRDefault="00212093" w:rsidP="00212093">
      <w:pPr>
        <w:pStyle w:val="NoSpacing"/>
        <w:jc w:val="right"/>
      </w:pPr>
      <w:r>
        <w:t>Period: __________________</w:t>
      </w:r>
    </w:p>
    <w:p w14:paraId="03EB5499" w14:textId="0AFFEF27" w:rsidR="005B549F" w:rsidRDefault="00E9243F" w:rsidP="00464C0D">
      <w:pPr>
        <w:pStyle w:val="Title"/>
      </w:pPr>
      <w:r>
        <w:t>Equipment Study</w:t>
      </w:r>
    </w:p>
    <w:p w14:paraId="029F3F5F" w14:textId="77777777" w:rsidR="00A50DC1" w:rsidRPr="00A50DC1" w:rsidRDefault="00A50DC1" w:rsidP="00A50DC1">
      <w:pPr>
        <w:spacing w:after="0" w:line="240" w:lineRule="auto"/>
        <w:rPr>
          <w:rFonts w:eastAsia="Times New Roman" w:cstheme="minorHAnsi"/>
          <w:b/>
          <w:bCs/>
          <w:sz w:val="24"/>
          <w:szCs w:val="24"/>
        </w:rPr>
      </w:pPr>
      <w:r w:rsidRPr="00A50DC1">
        <w:rPr>
          <w:rFonts w:eastAsia="Times New Roman" w:cstheme="minorHAnsi"/>
          <w:b/>
          <w:bCs/>
          <w:sz w:val="24"/>
          <w:szCs w:val="24"/>
        </w:rPr>
        <w:t>Tillage Equipment Study on Listers</w:t>
      </w:r>
    </w:p>
    <w:p w14:paraId="324ED8D5" w14:textId="77777777" w:rsidR="00A50DC1" w:rsidRPr="00A50DC1" w:rsidRDefault="00A50DC1" w:rsidP="00A50DC1">
      <w:pPr>
        <w:spacing w:after="0" w:line="240" w:lineRule="auto"/>
        <w:rPr>
          <w:rFonts w:eastAsia="Times New Roman" w:cstheme="minorHAnsi"/>
          <w:b/>
          <w:bCs/>
          <w:sz w:val="24"/>
          <w:szCs w:val="24"/>
        </w:rPr>
      </w:pPr>
    </w:p>
    <w:p w14:paraId="15E13B80" w14:textId="77777777" w:rsidR="00A50DC1" w:rsidRPr="00A50DC1" w:rsidRDefault="00A50DC1" w:rsidP="00A50DC1">
      <w:pPr>
        <w:numPr>
          <w:ilvl w:val="0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A50DC1">
        <w:rPr>
          <w:rFonts w:eastAsia="Times New Roman" w:cstheme="minorHAnsi"/>
          <w:sz w:val="24"/>
          <w:szCs w:val="24"/>
        </w:rPr>
        <w:t>What is the equipment number or identification of the unit being studied?</w:t>
      </w:r>
    </w:p>
    <w:p w14:paraId="7CB458FD" w14:textId="0D1730DB" w:rsidR="00A50DC1" w:rsidRDefault="00A50DC1" w:rsidP="00A50DC1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4DBA0A8A" w14:textId="77777777" w:rsidR="00A50DC1" w:rsidRPr="00A50DC1" w:rsidRDefault="00A50DC1" w:rsidP="00A50DC1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2DC6EAA8" w14:textId="77777777" w:rsidR="00A50DC1" w:rsidRPr="00A50DC1" w:rsidRDefault="00A50DC1" w:rsidP="00A50DC1">
      <w:pPr>
        <w:numPr>
          <w:ilvl w:val="0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A50DC1">
        <w:rPr>
          <w:rFonts w:eastAsia="Times New Roman" w:cstheme="minorHAnsi"/>
          <w:sz w:val="24"/>
          <w:szCs w:val="24"/>
        </w:rPr>
        <w:t>What is the proper name of the unit being studied?</w:t>
      </w:r>
    </w:p>
    <w:p w14:paraId="4324F58A" w14:textId="75A87868" w:rsidR="00A50DC1" w:rsidRDefault="00A50DC1" w:rsidP="00A50DC1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B202E82" w14:textId="77777777" w:rsidR="00A50DC1" w:rsidRPr="00A50DC1" w:rsidRDefault="00A50DC1" w:rsidP="00A50DC1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BEC860C" w14:textId="77777777" w:rsidR="00A50DC1" w:rsidRPr="00A50DC1" w:rsidRDefault="00A50DC1" w:rsidP="00A50DC1">
      <w:pPr>
        <w:numPr>
          <w:ilvl w:val="0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A50DC1">
        <w:rPr>
          <w:rFonts w:eastAsia="Times New Roman" w:cstheme="minorHAnsi"/>
          <w:sz w:val="24"/>
          <w:szCs w:val="24"/>
        </w:rPr>
        <w:t>What is the proper use of this unit?</w:t>
      </w:r>
    </w:p>
    <w:p w14:paraId="3BDF6F2C" w14:textId="766CB3FA" w:rsidR="00A50DC1" w:rsidRDefault="00A50DC1" w:rsidP="00A50DC1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43416F09" w14:textId="77777777" w:rsidR="00A50DC1" w:rsidRPr="00A50DC1" w:rsidRDefault="00A50DC1" w:rsidP="00A50DC1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05B8CBB8" w14:textId="77777777" w:rsidR="00A50DC1" w:rsidRPr="00A50DC1" w:rsidRDefault="00A50DC1" w:rsidP="00A50DC1">
      <w:pPr>
        <w:numPr>
          <w:ilvl w:val="0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A50DC1">
        <w:rPr>
          <w:rFonts w:eastAsia="Times New Roman" w:cstheme="minorHAnsi"/>
          <w:sz w:val="24"/>
          <w:szCs w:val="24"/>
        </w:rPr>
        <w:t>What is the size of the basic frame?</w:t>
      </w:r>
    </w:p>
    <w:p w14:paraId="1D6C186E" w14:textId="0D509E5A" w:rsidR="00A50DC1" w:rsidRDefault="00A50DC1" w:rsidP="00A50DC1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68D7A60E" w14:textId="77777777" w:rsidR="00A50DC1" w:rsidRPr="00A50DC1" w:rsidRDefault="00A50DC1" w:rsidP="00A50DC1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6F1EB7B" w14:textId="77777777" w:rsidR="00A50DC1" w:rsidRPr="00A50DC1" w:rsidRDefault="00A50DC1" w:rsidP="00A50DC1">
      <w:pPr>
        <w:numPr>
          <w:ilvl w:val="0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A50DC1">
        <w:rPr>
          <w:rFonts w:eastAsia="Times New Roman" w:cstheme="minorHAnsi"/>
          <w:sz w:val="24"/>
          <w:szCs w:val="24"/>
        </w:rPr>
        <w:t>What is the size of the hitch mechanism?</w:t>
      </w:r>
    </w:p>
    <w:p w14:paraId="19E3BE61" w14:textId="54AEA040" w:rsidR="00A50DC1" w:rsidRDefault="00A50DC1" w:rsidP="00A50DC1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4A46998E" w14:textId="77777777" w:rsidR="00A50DC1" w:rsidRPr="00A50DC1" w:rsidRDefault="00A50DC1" w:rsidP="00A50DC1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10B49E8" w14:textId="77777777" w:rsidR="00A50DC1" w:rsidRPr="00A50DC1" w:rsidRDefault="00A50DC1" w:rsidP="00A50DC1">
      <w:pPr>
        <w:numPr>
          <w:ilvl w:val="0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A50DC1">
        <w:rPr>
          <w:rFonts w:eastAsia="Times New Roman" w:cstheme="minorHAnsi"/>
          <w:sz w:val="24"/>
          <w:szCs w:val="24"/>
        </w:rPr>
        <w:t>What is the effective size of this unit?</w:t>
      </w:r>
    </w:p>
    <w:p w14:paraId="391F2BBD" w14:textId="1A6AB0B6" w:rsidR="00A50DC1" w:rsidRDefault="00A50DC1" w:rsidP="00A50DC1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0A09ED31" w14:textId="77777777" w:rsidR="00A50DC1" w:rsidRPr="00A50DC1" w:rsidRDefault="00A50DC1" w:rsidP="00A50DC1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BDDBF0F" w14:textId="77777777" w:rsidR="00A50DC1" w:rsidRPr="00A50DC1" w:rsidRDefault="00A50DC1" w:rsidP="00A50DC1">
      <w:pPr>
        <w:numPr>
          <w:ilvl w:val="0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A50DC1">
        <w:rPr>
          <w:rFonts w:eastAsia="Times New Roman" w:cstheme="minorHAnsi"/>
          <w:sz w:val="24"/>
          <w:szCs w:val="24"/>
        </w:rPr>
        <w:t>What is the size of the shanks?</w:t>
      </w:r>
    </w:p>
    <w:p w14:paraId="04F794A5" w14:textId="46B42CC1" w:rsidR="00A50DC1" w:rsidRDefault="00A50DC1" w:rsidP="00A50DC1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0925CBD9" w14:textId="77777777" w:rsidR="00A50DC1" w:rsidRPr="00A50DC1" w:rsidRDefault="00A50DC1" w:rsidP="00A50DC1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290E2A87" w14:textId="77777777" w:rsidR="00A50DC1" w:rsidRPr="00A50DC1" w:rsidRDefault="00A50DC1" w:rsidP="00A50DC1">
      <w:pPr>
        <w:numPr>
          <w:ilvl w:val="0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A50DC1">
        <w:rPr>
          <w:rFonts w:eastAsia="Times New Roman" w:cstheme="minorHAnsi"/>
          <w:sz w:val="24"/>
          <w:szCs w:val="24"/>
        </w:rPr>
        <w:t>What is the spacing of the shanks?</w:t>
      </w:r>
    </w:p>
    <w:p w14:paraId="1F823371" w14:textId="4CBDF818" w:rsidR="00A50DC1" w:rsidRDefault="00A50DC1" w:rsidP="00A50DC1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2EE37E59" w14:textId="77777777" w:rsidR="00A50DC1" w:rsidRPr="00A50DC1" w:rsidRDefault="00A50DC1" w:rsidP="00A50DC1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60FC4AF1" w14:textId="77777777" w:rsidR="00A50DC1" w:rsidRPr="00A50DC1" w:rsidRDefault="00A50DC1" w:rsidP="00A50DC1">
      <w:pPr>
        <w:numPr>
          <w:ilvl w:val="0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A50DC1">
        <w:rPr>
          <w:rFonts w:eastAsia="Times New Roman" w:cstheme="minorHAnsi"/>
          <w:sz w:val="24"/>
          <w:szCs w:val="24"/>
        </w:rPr>
        <w:t>Are the bottoms replaceable?</w:t>
      </w:r>
    </w:p>
    <w:p w14:paraId="49D3F809" w14:textId="3C699F57" w:rsidR="00A50DC1" w:rsidRDefault="00A50DC1" w:rsidP="00A50DC1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3B12A878" w14:textId="77777777" w:rsidR="00A50DC1" w:rsidRPr="00A50DC1" w:rsidRDefault="00A50DC1" w:rsidP="00A50DC1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63DF4E1B" w14:textId="77777777" w:rsidR="00A50DC1" w:rsidRPr="00A50DC1" w:rsidRDefault="00A50DC1" w:rsidP="00A50DC1">
      <w:pPr>
        <w:numPr>
          <w:ilvl w:val="0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A50DC1">
        <w:rPr>
          <w:rFonts w:eastAsia="Times New Roman" w:cstheme="minorHAnsi"/>
          <w:sz w:val="24"/>
          <w:szCs w:val="24"/>
        </w:rPr>
        <w:t>What is the effective depth at which this tool can function?</w:t>
      </w:r>
    </w:p>
    <w:p w14:paraId="08C43DAD" w14:textId="3A6B5FB3" w:rsidR="00A50DC1" w:rsidRDefault="00A50DC1" w:rsidP="00A50DC1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44433A82" w14:textId="77777777" w:rsidR="00A50DC1" w:rsidRPr="00A50DC1" w:rsidRDefault="00A50DC1" w:rsidP="00A50DC1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6B7EBD7B" w14:textId="77777777" w:rsidR="00A50DC1" w:rsidRPr="00A50DC1" w:rsidRDefault="00A50DC1" w:rsidP="00A50DC1">
      <w:pPr>
        <w:numPr>
          <w:ilvl w:val="0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A50DC1">
        <w:rPr>
          <w:rFonts w:eastAsia="Times New Roman" w:cstheme="minorHAnsi"/>
          <w:sz w:val="24"/>
          <w:szCs w:val="24"/>
        </w:rPr>
        <w:t>How are the markers set up?</w:t>
      </w:r>
    </w:p>
    <w:p w14:paraId="78381B41" w14:textId="7C87108E" w:rsidR="00A50DC1" w:rsidRDefault="00A50DC1" w:rsidP="00A50DC1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649305BB" w14:textId="77777777" w:rsidR="00A50DC1" w:rsidRPr="00A50DC1" w:rsidRDefault="00A50DC1" w:rsidP="00A50DC1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B7A8B52" w14:textId="77777777" w:rsidR="00A50DC1" w:rsidRPr="00A50DC1" w:rsidRDefault="00A50DC1" w:rsidP="00A50DC1">
      <w:pPr>
        <w:numPr>
          <w:ilvl w:val="0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A50DC1">
        <w:rPr>
          <w:rFonts w:eastAsia="Times New Roman" w:cstheme="minorHAnsi"/>
          <w:sz w:val="24"/>
          <w:szCs w:val="24"/>
        </w:rPr>
        <w:t>What special transport capabilities does this unit have?</w:t>
      </w:r>
    </w:p>
    <w:p w14:paraId="473F8242" w14:textId="432930D0" w:rsidR="00A50DC1" w:rsidRDefault="00A50DC1" w:rsidP="00A50DC1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E427B66" w14:textId="77777777" w:rsidR="00A50DC1" w:rsidRPr="00A50DC1" w:rsidRDefault="00A50DC1" w:rsidP="00A50DC1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6A750407" w14:textId="77777777" w:rsidR="00A50DC1" w:rsidRPr="00A50DC1" w:rsidRDefault="00A50DC1" w:rsidP="00A50DC1">
      <w:pPr>
        <w:numPr>
          <w:ilvl w:val="0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A50DC1">
        <w:rPr>
          <w:rFonts w:eastAsia="Times New Roman" w:cstheme="minorHAnsi"/>
          <w:sz w:val="24"/>
          <w:szCs w:val="24"/>
        </w:rPr>
        <w:t>List any problems that this unit has.</w:t>
      </w:r>
    </w:p>
    <w:p w14:paraId="32ADAE98" w14:textId="77777777" w:rsidR="00A50DC1" w:rsidRPr="00A50DC1" w:rsidRDefault="00A50DC1" w:rsidP="00A50DC1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4C0FD542" w14:textId="77777777" w:rsidR="00A50DC1" w:rsidRPr="00A50DC1" w:rsidRDefault="00A50DC1" w:rsidP="00A50DC1">
      <w:pPr>
        <w:numPr>
          <w:ilvl w:val="0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A50DC1">
        <w:rPr>
          <w:rFonts w:eastAsia="Times New Roman" w:cstheme="minorHAnsi"/>
          <w:sz w:val="24"/>
          <w:szCs w:val="24"/>
        </w:rPr>
        <w:lastRenderedPageBreak/>
        <w:t>Locate the following parts on this unit:</w:t>
      </w:r>
    </w:p>
    <w:p w14:paraId="16752F3A" w14:textId="77777777" w:rsidR="00A50DC1" w:rsidRPr="00A50DC1" w:rsidRDefault="00A50DC1" w:rsidP="00A50DC1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28A18D47" w14:textId="77777777" w:rsidR="00A50DC1" w:rsidRPr="00A50DC1" w:rsidRDefault="00A50DC1" w:rsidP="00A50DC1">
      <w:pPr>
        <w:numPr>
          <w:ilvl w:val="1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A50DC1">
        <w:rPr>
          <w:rFonts w:eastAsia="Times New Roman" w:cstheme="minorHAnsi"/>
          <w:sz w:val="24"/>
          <w:szCs w:val="24"/>
        </w:rPr>
        <w:t>Lower link hitch points</w:t>
      </w:r>
    </w:p>
    <w:p w14:paraId="58B5A207" w14:textId="77777777" w:rsidR="00A50DC1" w:rsidRPr="00A50DC1" w:rsidRDefault="00A50DC1" w:rsidP="00A50DC1">
      <w:pPr>
        <w:numPr>
          <w:ilvl w:val="1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A50DC1">
        <w:rPr>
          <w:rFonts w:eastAsia="Times New Roman" w:cstheme="minorHAnsi"/>
          <w:sz w:val="24"/>
          <w:szCs w:val="24"/>
        </w:rPr>
        <w:t>Upper link hitch point</w:t>
      </w:r>
    </w:p>
    <w:p w14:paraId="4B15BA16" w14:textId="77777777" w:rsidR="00A50DC1" w:rsidRPr="00A50DC1" w:rsidRDefault="00A50DC1" w:rsidP="00A50DC1">
      <w:pPr>
        <w:numPr>
          <w:ilvl w:val="1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A50DC1">
        <w:rPr>
          <w:rFonts w:eastAsia="Times New Roman" w:cstheme="minorHAnsi"/>
          <w:sz w:val="24"/>
          <w:szCs w:val="24"/>
        </w:rPr>
        <w:t>Main frame</w:t>
      </w:r>
    </w:p>
    <w:p w14:paraId="1B90CC24" w14:textId="77777777" w:rsidR="00A50DC1" w:rsidRPr="00A50DC1" w:rsidRDefault="00A50DC1" w:rsidP="00A50DC1">
      <w:pPr>
        <w:numPr>
          <w:ilvl w:val="1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A50DC1">
        <w:rPr>
          <w:rFonts w:eastAsia="Times New Roman" w:cstheme="minorHAnsi"/>
          <w:sz w:val="24"/>
          <w:szCs w:val="24"/>
        </w:rPr>
        <w:t>Shanks</w:t>
      </w:r>
    </w:p>
    <w:p w14:paraId="1CF43502" w14:textId="77777777" w:rsidR="00A50DC1" w:rsidRPr="00A50DC1" w:rsidRDefault="00A50DC1" w:rsidP="00A50DC1">
      <w:pPr>
        <w:numPr>
          <w:ilvl w:val="1"/>
          <w:numId w:val="36"/>
        </w:numPr>
        <w:spacing w:after="0" w:line="240" w:lineRule="auto"/>
        <w:rPr>
          <w:rFonts w:eastAsia="Times New Roman" w:cstheme="minorHAnsi"/>
          <w:sz w:val="24"/>
          <w:szCs w:val="24"/>
        </w:rPr>
      </w:pPr>
      <w:r w:rsidRPr="00A50DC1">
        <w:rPr>
          <w:rFonts w:eastAsia="Times New Roman" w:cstheme="minorHAnsi"/>
          <w:sz w:val="24"/>
          <w:szCs w:val="24"/>
        </w:rPr>
        <w:t>Shovels</w:t>
      </w:r>
    </w:p>
    <w:p w14:paraId="5FA23C7B" w14:textId="77777777" w:rsidR="00A50DC1" w:rsidRPr="00A50DC1" w:rsidRDefault="00A50DC1" w:rsidP="00A50DC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65A22850" w14:textId="77777777" w:rsidR="00082DDE" w:rsidRPr="00082DDE" w:rsidRDefault="00082DDE" w:rsidP="00082D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82DDE" w:rsidRPr="00082DDE" w:rsidSect="00DC59D2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553FF" w14:textId="77777777" w:rsidR="00557B0D" w:rsidRDefault="00557B0D" w:rsidP="00CD71D0">
      <w:pPr>
        <w:spacing w:after="0" w:line="240" w:lineRule="auto"/>
      </w:pPr>
      <w:r>
        <w:separator/>
      </w:r>
    </w:p>
  </w:endnote>
  <w:endnote w:type="continuationSeparator" w:id="0">
    <w:p w14:paraId="4E987748" w14:textId="77777777" w:rsidR="00557B0D" w:rsidRDefault="00557B0D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2E66BE1B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A50DC1">
      <w:rPr>
        <w:noProof/>
      </w:rPr>
      <w:t>9/6/2022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FD5DD" w14:textId="77777777" w:rsidR="00557B0D" w:rsidRDefault="00557B0D" w:rsidP="00CD71D0">
      <w:pPr>
        <w:spacing w:after="0" w:line="240" w:lineRule="auto"/>
      </w:pPr>
      <w:r>
        <w:separator/>
      </w:r>
    </w:p>
  </w:footnote>
  <w:footnote w:type="continuationSeparator" w:id="0">
    <w:p w14:paraId="5C1F6139" w14:textId="77777777" w:rsidR="00557B0D" w:rsidRDefault="00557B0D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F633" w14:textId="53418BC3" w:rsidR="00056BCD" w:rsidRDefault="00056BCD" w:rsidP="00056BCD">
    <w:pPr>
      <w:pStyle w:val="Header"/>
    </w:pPr>
    <w:r>
      <w:t xml:space="preserve">Oregon FFA </w:t>
    </w:r>
    <w:r>
      <w:tab/>
    </w:r>
    <w:r w:rsidR="00E9243F">
      <w:t>Machinery</w:t>
    </w:r>
    <w:r>
      <w:tab/>
    </w:r>
    <w:fldSimple w:instr=" STYLEREF  Title  \* MERGEFORMAT ">
      <w:r w:rsidR="00A50DC1">
        <w:rPr>
          <w:noProof/>
        </w:rPr>
        <w:t>Equipment Study</w:t>
      </w:r>
    </w:fldSimple>
    <w:r>
      <w:t xml:space="preserve"> Activity</w:t>
    </w:r>
  </w:p>
  <w:p w14:paraId="4507AA04" w14:textId="77777777" w:rsidR="00CD71D0" w:rsidRDefault="00CD7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967D8"/>
    <w:multiLevelType w:val="hybridMultilevel"/>
    <w:tmpl w:val="222C4D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123425"/>
    <w:multiLevelType w:val="hybridMultilevel"/>
    <w:tmpl w:val="496655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C3EB6"/>
    <w:multiLevelType w:val="hybridMultilevel"/>
    <w:tmpl w:val="6B6EE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8BC4C9E"/>
    <w:multiLevelType w:val="hybridMultilevel"/>
    <w:tmpl w:val="FF0E88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531BA7"/>
    <w:multiLevelType w:val="hybridMultilevel"/>
    <w:tmpl w:val="E7C865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3020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C484F86"/>
    <w:multiLevelType w:val="hybridMultilevel"/>
    <w:tmpl w:val="211CA2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10053">
    <w:abstractNumId w:val="37"/>
  </w:num>
  <w:num w:numId="2" w16cid:durableId="532883076">
    <w:abstractNumId w:val="24"/>
  </w:num>
  <w:num w:numId="3" w16cid:durableId="1688143260">
    <w:abstractNumId w:val="17"/>
  </w:num>
  <w:num w:numId="4" w16cid:durableId="320041939">
    <w:abstractNumId w:val="15"/>
  </w:num>
  <w:num w:numId="5" w16cid:durableId="1238786984">
    <w:abstractNumId w:val="27"/>
  </w:num>
  <w:num w:numId="6" w16cid:durableId="1532037393">
    <w:abstractNumId w:val="30"/>
  </w:num>
  <w:num w:numId="7" w16cid:durableId="1269655105">
    <w:abstractNumId w:val="16"/>
  </w:num>
  <w:num w:numId="8" w16cid:durableId="1093161213">
    <w:abstractNumId w:val="34"/>
  </w:num>
  <w:num w:numId="9" w16cid:durableId="1867138649">
    <w:abstractNumId w:val="12"/>
  </w:num>
  <w:num w:numId="10" w16cid:durableId="1619291114">
    <w:abstractNumId w:val="3"/>
  </w:num>
  <w:num w:numId="11" w16cid:durableId="234248285">
    <w:abstractNumId w:val="18"/>
  </w:num>
  <w:num w:numId="12" w16cid:durableId="709308004">
    <w:abstractNumId w:val="31"/>
  </w:num>
  <w:num w:numId="13" w16cid:durableId="33119727">
    <w:abstractNumId w:val="38"/>
  </w:num>
  <w:num w:numId="14" w16cid:durableId="1983919531">
    <w:abstractNumId w:val="26"/>
  </w:num>
  <w:num w:numId="15" w16cid:durableId="170072787">
    <w:abstractNumId w:val="6"/>
  </w:num>
  <w:num w:numId="16" w16cid:durableId="1739546439">
    <w:abstractNumId w:val="5"/>
  </w:num>
  <w:num w:numId="17" w16cid:durableId="1109665833">
    <w:abstractNumId w:val="21"/>
  </w:num>
  <w:num w:numId="18" w16cid:durableId="980622018">
    <w:abstractNumId w:val="8"/>
  </w:num>
  <w:num w:numId="19" w16cid:durableId="720783968">
    <w:abstractNumId w:val="11"/>
  </w:num>
  <w:num w:numId="20" w16cid:durableId="2001038560">
    <w:abstractNumId w:val="19"/>
  </w:num>
  <w:num w:numId="21" w16cid:durableId="1115753626">
    <w:abstractNumId w:val="29"/>
  </w:num>
  <w:num w:numId="22" w16cid:durableId="1316565486">
    <w:abstractNumId w:val="14"/>
  </w:num>
  <w:num w:numId="23" w16cid:durableId="1283463573">
    <w:abstractNumId w:val="9"/>
  </w:num>
  <w:num w:numId="24" w16cid:durableId="1664889169">
    <w:abstractNumId w:val="25"/>
  </w:num>
  <w:num w:numId="25" w16cid:durableId="885221321">
    <w:abstractNumId w:val="4"/>
  </w:num>
  <w:num w:numId="26" w16cid:durableId="1894730958">
    <w:abstractNumId w:val="0"/>
  </w:num>
  <w:num w:numId="27" w16cid:durableId="280889971">
    <w:abstractNumId w:val="10"/>
  </w:num>
  <w:num w:numId="28" w16cid:durableId="1864631475">
    <w:abstractNumId w:val="22"/>
  </w:num>
  <w:num w:numId="29" w16cid:durableId="1719087050">
    <w:abstractNumId w:val="35"/>
  </w:num>
  <w:num w:numId="30" w16cid:durableId="818496982">
    <w:abstractNumId w:val="23"/>
  </w:num>
  <w:num w:numId="31" w16cid:durableId="510609942">
    <w:abstractNumId w:val="28"/>
  </w:num>
  <w:num w:numId="32" w16cid:durableId="15231073">
    <w:abstractNumId w:val="2"/>
  </w:num>
  <w:num w:numId="33" w16cid:durableId="391198485">
    <w:abstractNumId w:val="1"/>
  </w:num>
  <w:num w:numId="34" w16cid:durableId="1395202873">
    <w:abstractNumId w:val="36"/>
  </w:num>
  <w:num w:numId="35" w16cid:durableId="1110469193">
    <w:abstractNumId w:val="7"/>
  </w:num>
  <w:num w:numId="36" w16cid:durableId="1952394740">
    <w:abstractNumId w:val="13"/>
  </w:num>
  <w:num w:numId="37" w16cid:durableId="459302872">
    <w:abstractNumId w:val="33"/>
  </w:num>
  <w:num w:numId="38" w16cid:durableId="1739790561">
    <w:abstractNumId w:val="32"/>
  </w:num>
  <w:num w:numId="39" w16cid:durableId="1127924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56BCD"/>
    <w:rsid w:val="00064BE6"/>
    <w:rsid w:val="00082DDE"/>
    <w:rsid w:val="00095BE9"/>
    <w:rsid w:val="000E6131"/>
    <w:rsid w:val="00102AFC"/>
    <w:rsid w:val="00132629"/>
    <w:rsid w:val="00183F44"/>
    <w:rsid w:val="00207B0D"/>
    <w:rsid w:val="00212093"/>
    <w:rsid w:val="00213D42"/>
    <w:rsid w:val="00266CF0"/>
    <w:rsid w:val="002A48D2"/>
    <w:rsid w:val="002E0F41"/>
    <w:rsid w:val="003A273B"/>
    <w:rsid w:val="003C5B2F"/>
    <w:rsid w:val="003D08B5"/>
    <w:rsid w:val="00464C0D"/>
    <w:rsid w:val="00557B0D"/>
    <w:rsid w:val="005B549F"/>
    <w:rsid w:val="005D16B1"/>
    <w:rsid w:val="00636D60"/>
    <w:rsid w:val="00654ECF"/>
    <w:rsid w:val="00656E6A"/>
    <w:rsid w:val="00672761"/>
    <w:rsid w:val="006F5079"/>
    <w:rsid w:val="00726CDC"/>
    <w:rsid w:val="007A1A7A"/>
    <w:rsid w:val="00807F4B"/>
    <w:rsid w:val="00977AF9"/>
    <w:rsid w:val="00992739"/>
    <w:rsid w:val="00A50DC1"/>
    <w:rsid w:val="00A9258A"/>
    <w:rsid w:val="00B52E59"/>
    <w:rsid w:val="00C04B4B"/>
    <w:rsid w:val="00C512F2"/>
    <w:rsid w:val="00C61215"/>
    <w:rsid w:val="00C92568"/>
    <w:rsid w:val="00C94841"/>
    <w:rsid w:val="00CB404F"/>
    <w:rsid w:val="00CD71D0"/>
    <w:rsid w:val="00CE2A2C"/>
    <w:rsid w:val="00CF1F6C"/>
    <w:rsid w:val="00DC59D2"/>
    <w:rsid w:val="00E1758A"/>
    <w:rsid w:val="00E70329"/>
    <w:rsid w:val="00E75A06"/>
    <w:rsid w:val="00E9243F"/>
    <w:rsid w:val="00F4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BCD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056B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6B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6B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6BC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56BC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56BCD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056BCD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6BCD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BCD"/>
  </w:style>
  <w:style w:type="paragraph" w:styleId="Footer">
    <w:name w:val="footer"/>
    <w:basedOn w:val="Normal"/>
    <w:link w:val="Foot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BCD"/>
  </w:style>
  <w:style w:type="character" w:customStyle="1" w:styleId="Heading2Char">
    <w:name w:val="Heading 2 Char"/>
    <w:basedOn w:val="DefaultParagraphFont"/>
    <w:link w:val="Heading2"/>
    <w:uiPriority w:val="9"/>
    <w:rsid w:val="00056BCD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56BCD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056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56B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6BCD"/>
    <w:rPr>
      <w:color w:val="605E5C"/>
      <w:shd w:val="clear" w:color="auto" w:fill="E1DFDD"/>
    </w:rPr>
  </w:style>
  <w:style w:type="paragraph" w:customStyle="1" w:styleId="Default">
    <w:name w:val="Default"/>
    <w:rsid w:val="00056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6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6B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6B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BCD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56BCD"/>
    <w:rPr>
      <w:color w:val="954F72" w:themeColor="followedHyperlink"/>
      <w:u w:val="single"/>
    </w:rPr>
  </w:style>
  <w:style w:type="character" w:customStyle="1" w:styleId="NoSpacingChar">
    <w:name w:val="No Spacing Char"/>
    <w:link w:val="NoSpacing"/>
    <w:uiPriority w:val="1"/>
    <w:rsid w:val="00212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1</TotalTime>
  <Pages>2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John Williams</cp:lastModifiedBy>
  <cp:revision>2</cp:revision>
  <dcterms:created xsi:type="dcterms:W3CDTF">2022-09-06T20:09:00Z</dcterms:created>
  <dcterms:modified xsi:type="dcterms:W3CDTF">2022-09-06T20:09:00Z</dcterms:modified>
</cp:coreProperties>
</file>